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AB" w:rsidRDefault="00755FAB" w:rsidP="007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ESTON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55FAB" w:rsidRDefault="00755FAB" w:rsidP="007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Taunton, Somerset. Gentleman.</w:t>
      </w:r>
    </w:p>
    <w:p w:rsidR="00755FAB" w:rsidRDefault="00755FAB" w:rsidP="00755FAB">
      <w:pPr>
        <w:rPr>
          <w:rFonts w:ascii="Times New Roman" w:hAnsi="Times New Roman" w:cs="Times New Roman"/>
        </w:rPr>
      </w:pPr>
    </w:p>
    <w:p w:rsidR="00755FAB" w:rsidRDefault="00755FAB" w:rsidP="00755FAB">
      <w:pPr>
        <w:rPr>
          <w:rFonts w:ascii="Times New Roman" w:hAnsi="Times New Roman" w:cs="Times New Roman"/>
        </w:rPr>
      </w:pPr>
    </w:p>
    <w:p w:rsidR="00CE4ED1" w:rsidRDefault="00CE4ED1" w:rsidP="00CE4ED1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John </w:t>
      </w:r>
      <w:proofErr w:type="spellStart"/>
      <w:r>
        <w:t>Belsore</w:t>
      </w:r>
      <w:proofErr w:type="spellEnd"/>
      <w:r>
        <w:t>(q.v.) brought a plaint of debt against him.</w:t>
      </w:r>
    </w:p>
    <w:p w:rsidR="00CE4ED1" w:rsidRPr="00CE4ED1" w:rsidRDefault="00CE4ED1" w:rsidP="00CE4ED1">
      <w:pPr>
        <w:rPr>
          <w:rFonts w:ascii="Times New Roman" w:hAnsi="Times New Roman" w:cs="Times New Roman"/>
        </w:rPr>
      </w:pPr>
      <w:r>
        <w:tab/>
      </w:r>
      <w:r>
        <w:tab/>
      </w:r>
      <w:r w:rsidRPr="00CE4ED1">
        <w:rPr>
          <w:rFonts w:ascii="Times New Roman" w:hAnsi="Times New Roman" w:cs="Times New Roman"/>
        </w:rPr>
        <w:t>(</w:t>
      </w:r>
      <w:hyperlink r:id="rId6" w:history="1">
        <w:r w:rsidRPr="00CE4ED1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 w:rsidRPr="00CE4ED1">
        <w:rPr>
          <w:rFonts w:ascii="Times New Roman" w:hAnsi="Times New Roman" w:cs="Times New Roman"/>
        </w:rPr>
        <w:t>)</w:t>
      </w:r>
    </w:p>
    <w:p w:rsidR="00755FAB" w:rsidRDefault="00755FAB" w:rsidP="007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Bolfore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755FAB" w:rsidRDefault="00755FAB" w:rsidP="007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755FAB" w:rsidRDefault="00755FAB" w:rsidP="00755FAB">
      <w:pPr>
        <w:rPr>
          <w:rFonts w:ascii="Times New Roman" w:hAnsi="Times New Roman" w:cs="Times New Roman"/>
        </w:rPr>
      </w:pPr>
    </w:p>
    <w:p w:rsidR="00755FAB" w:rsidRDefault="00755FAB" w:rsidP="00755FAB">
      <w:pPr>
        <w:rPr>
          <w:rFonts w:ascii="Times New Roman" w:hAnsi="Times New Roman" w:cs="Times New Roman"/>
        </w:rPr>
      </w:pPr>
    </w:p>
    <w:p w:rsidR="00755FAB" w:rsidRDefault="00755FAB" w:rsidP="007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2017</w:t>
      </w:r>
    </w:p>
    <w:p w:rsidR="00CE4ED1" w:rsidRDefault="00CE4ED1" w:rsidP="007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September 2017</w:t>
      </w:r>
      <w:bookmarkStart w:id="0" w:name="_GoBack"/>
      <w:bookmarkEnd w:id="0"/>
    </w:p>
    <w:p w:rsidR="006B2F86" w:rsidRPr="00E71FC3" w:rsidRDefault="00CE4ED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FAB" w:rsidRDefault="00755FAB" w:rsidP="00E71FC3">
      <w:r>
        <w:separator/>
      </w:r>
    </w:p>
  </w:endnote>
  <w:endnote w:type="continuationSeparator" w:id="0">
    <w:p w:rsidR="00755FAB" w:rsidRDefault="00755FA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FAB" w:rsidRDefault="00755FAB" w:rsidP="00E71FC3">
      <w:r>
        <w:separator/>
      </w:r>
    </w:p>
  </w:footnote>
  <w:footnote w:type="continuationSeparator" w:id="0">
    <w:p w:rsidR="00755FAB" w:rsidRDefault="00755FA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AB"/>
    <w:rsid w:val="001A7C09"/>
    <w:rsid w:val="00577BD5"/>
    <w:rsid w:val="00656CBA"/>
    <w:rsid w:val="006A1F77"/>
    <w:rsid w:val="00733BE7"/>
    <w:rsid w:val="00755FAB"/>
    <w:rsid w:val="00AB52E8"/>
    <w:rsid w:val="00B16D3F"/>
    <w:rsid w:val="00BB41AC"/>
    <w:rsid w:val="00CE4E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BAE60"/>
  <w15:chartTrackingRefBased/>
  <w15:docId w15:val="{178AEE9B-058F-4488-B1C1-9704605A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5FA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E4E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2017-03-05T20:52:00Z</dcterms:created>
  <dcterms:modified xsi:type="dcterms:W3CDTF">2017-09-04T09:12:00Z</dcterms:modified>
</cp:coreProperties>
</file>